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38B0F2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3D2884">
        <w:rPr>
          <w:rFonts w:eastAsia="Arial Unicode MS" w:cs="Arial"/>
          <w:bCs/>
          <w:sz w:val="24"/>
        </w:rPr>
        <w:t>2124</w:t>
      </w:r>
    </w:p>
    <w:p w14:paraId="03EC003B" w14:textId="1E3E8868" w:rsidR="00602CFF" w:rsidRPr="00602CFF" w:rsidRDefault="006743C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xml:space="preserve">, </w:t>
      </w:r>
      <w:r>
        <w:rPr>
          <w:rFonts w:eastAsia="Arial Unicode MS" w:cs="Arial"/>
          <w:bCs/>
          <w:sz w:val="24"/>
        </w:rPr>
        <w:t>26 February-1 March</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3AE31AD" w:rsidR="00602CFF" w:rsidRPr="00B24B13" w:rsidRDefault="00602CFF" w:rsidP="00602CFF">
      <w:pPr>
        <w:ind w:left="2127" w:hanging="2127"/>
        <w:rPr>
          <w:rFonts w:ascii="Arial" w:hAnsi="Arial" w:cs="Arial"/>
          <w:b/>
        </w:rPr>
      </w:pPr>
      <w:r>
        <w:rPr>
          <w:rFonts w:ascii="Arial" w:hAnsi="Arial" w:cs="Arial"/>
          <w:b/>
        </w:rPr>
        <w:t>Title:</w:t>
      </w:r>
      <w:r>
        <w:rPr>
          <w:rFonts w:ascii="Arial" w:hAnsi="Arial" w:cs="Arial"/>
          <w:b/>
        </w:rPr>
        <w:tab/>
      </w:r>
      <w:r w:rsidR="00D96EB1" w:rsidRPr="00D96EB1">
        <w:rPr>
          <w:rFonts w:ascii="Arial" w:hAnsi="Arial" w:cs="Arial"/>
          <w:b/>
        </w:rPr>
        <w:t>TS 23.700-66</w:t>
      </w:r>
      <w:r w:rsidR="00D96EB1" w:rsidRPr="00D96EB1">
        <w:rPr>
          <w:rFonts w:ascii="Arial" w:hAnsi="Arial" w:cs="Arial"/>
          <w:b/>
        </w:rPr>
        <w:t xml:space="preserve">: update </w:t>
      </w:r>
      <w:r w:rsidR="00B24B13" w:rsidRPr="00B24B13">
        <w:rPr>
          <w:rFonts w:ascii="Arial" w:hAnsi="Arial" w:cs="Arial"/>
          <w:b/>
        </w:rPr>
        <w:t xml:space="preserve">Solution#12: </w:t>
      </w:r>
      <w:r w:rsidR="00B24B13">
        <w:rPr>
          <w:rFonts w:ascii="Arial" w:hAnsi="Arial" w:cs="Arial"/>
          <w:b/>
        </w:rPr>
        <w:t xml:space="preserve">Adding input data for </w:t>
      </w:r>
      <w:r w:rsidR="0060023A">
        <w:rPr>
          <w:rFonts w:ascii="Arial" w:hAnsi="Arial" w:cs="Arial"/>
          <w:b/>
        </w:rPr>
        <w:t>the NWDAF supported Analytics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D4D8EC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0023A">
        <w:rPr>
          <w:rFonts w:ascii="Arial" w:hAnsi="Arial" w:cs="Arial"/>
          <w:b/>
        </w:rPr>
        <w:t>4</w:t>
      </w:r>
    </w:p>
    <w:p w14:paraId="3F7B9FA5" w14:textId="3E82AB2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96D9D">
        <w:rPr>
          <w:rFonts w:ascii="Arial" w:hAnsi="Arial" w:cs="Arial"/>
          <w:b/>
          <w:bCs/>
          <w:color w:val="000000"/>
          <w:sz w:val="18"/>
          <w:szCs w:val="18"/>
        </w:rPr>
        <w:t>FS_EnergySys / Rel-19</w:t>
      </w:r>
    </w:p>
    <w:p w14:paraId="04A85BCE" w14:textId="587782FB" w:rsidR="00602CFF" w:rsidRDefault="00602CFF" w:rsidP="00602CFF">
      <w:pPr>
        <w:rPr>
          <w:rFonts w:ascii="Arial" w:hAnsi="Arial" w:cs="Arial"/>
          <w:i/>
        </w:rPr>
      </w:pPr>
      <w:r>
        <w:rPr>
          <w:rFonts w:ascii="Arial" w:hAnsi="Arial" w:cs="Arial"/>
          <w:i/>
        </w:rPr>
        <w:t>Abstract of the contribution:</w:t>
      </w:r>
      <w:r w:rsidR="00053FBE">
        <w:rPr>
          <w:rFonts w:ascii="Arial" w:hAnsi="Arial" w:cs="Arial"/>
          <w:i/>
        </w:rPr>
        <w:t xml:space="preserve"> </w:t>
      </w:r>
      <w:r w:rsidR="00D042CC">
        <w:rPr>
          <w:rFonts w:ascii="Arial" w:hAnsi="Arial" w:cs="Arial"/>
          <w:i/>
        </w:rPr>
        <w:t>This PCR proposed to add</w:t>
      </w:r>
      <w:r w:rsidR="00961447">
        <w:rPr>
          <w:rFonts w:ascii="Arial" w:hAnsi="Arial" w:cs="Arial"/>
          <w:i/>
        </w:rPr>
        <w:t xml:space="preserve"> a new input data for the </w:t>
      </w:r>
      <w:r w:rsidR="003F7141">
        <w:rPr>
          <w:rFonts w:ascii="Arial" w:hAnsi="Arial" w:cs="Arial"/>
          <w:i/>
        </w:rPr>
        <w:t>NWDAF-Based Energy Analytics for Solution#12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5DCFBA04" w14:textId="469F18E4" w:rsidR="00830661" w:rsidRPr="006658F1" w:rsidRDefault="00830661" w:rsidP="00830661">
      <w:r>
        <w:t xml:space="preserve">The “Energy Information” is the new analytics supported by NWDAF to expose the energy related information for different granularity. Based on the KPI defined in TS 28.554, the URLLC energy efficiency requires to consider the average end-to-end User Plane latency of the network slice. If we consider the </w:t>
      </w:r>
      <w:r w:rsidR="000D099C">
        <w:t xml:space="preserve">QoS flow, </w:t>
      </w:r>
      <w:r>
        <w:t xml:space="preserve">PDU session or UE level energy related information for URLLC slice, </w:t>
      </w:r>
      <w:r w:rsidR="00774FDA">
        <w:t xml:space="preserve">it also </w:t>
      </w:r>
      <w:r w:rsidR="00AD5B9E">
        <w:t>benefits</w:t>
      </w:r>
      <w:r w:rsidR="00774FDA">
        <w:t xml:space="preserve"> to provide the RAN layer </w:t>
      </w:r>
      <w:r w:rsidR="000D099C">
        <w:t xml:space="preserve">and the </w:t>
      </w:r>
      <w:proofErr w:type="gramStart"/>
      <w:r w:rsidR="000D099C">
        <w:t>End to End</w:t>
      </w:r>
      <w:proofErr w:type="gramEnd"/>
      <w:r w:rsidR="000D099C">
        <w:t xml:space="preserve"> UL/DL packet delay</w:t>
      </w:r>
      <w:r w:rsidR="000B5780">
        <w:t xml:space="preserve"> for the </w:t>
      </w:r>
      <w:r w:rsidR="000D099C">
        <w:t>QoS flow</w:t>
      </w:r>
      <w:r w:rsidR="00F50E31">
        <w:t xml:space="preserve"> or </w:t>
      </w:r>
      <w:r w:rsidR="000B5780">
        <w:t xml:space="preserve">PDU </w:t>
      </w:r>
      <w:r w:rsidR="00F50E31">
        <w:t>session for specific UE</w:t>
      </w:r>
      <w:r w:rsidR="000B5780">
        <w:t xml:space="preserve"> </w:t>
      </w:r>
      <w:r w:rsidR="00C62F27">
        <w:t>to NWDAF as input data for model training and inference.</w:t>
      </w:r>
      <w:r w:rsidR="00AD5B9E">
        <w:t xml:space="preserve"> Considering the </w:t>
      </w:r>
      <w:r w:rsidR="005B739A">
        <w:rPr>
          <w:rFonts w:eastAsia="DengXian"/>
        </w:rPr>
        <w:t>traffic/packet rate is proposed as output of the analytics, it is also required to collect the packet rate information as input data for the analytics.</w:t>
      </w:r>
    </w:p>
    <w:p w14:paraId="35142B18" w14:textId="65E6AEE0" w:rsidR="00106137" w:rsidRDefault="00106137"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1942AD0"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62F27">
        <w:rPr>
          <w:lang w:eastAsia="ko-KR"/>
        </w:rPr>
        <w:t>66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427C092" w14:textId="77777777" w:rsidR="00A11CAB" w:rsidRDefault="00A11CAB" w:rsidP="00A11CAB">
      <w:pPr>
        <w:pStyle w:val="Heading4"/>
      </w:pPr>
      <w:bookmarkStart w:id="1" w:name="_Toc157682312"/>
      <w:bookmarkEnd w:id="0"/>
      <w:r>
        <w:t>6.12.2.2</w:t>
      </w:r>
      <w:r>
        <w:tab/>
        <w:t>Input Data of Energy Related Analytics</w:t>
      </w:r>
      <w:bookmarkEnd w:id="1"/>
    </w:p>
    <w:p w14:paraId="041361EE" w14:textId="77777777" w:rsidR="00A11CAB" w:rsidRDefault="00A11CAB" w:rsidP="00A11CAB">
      <w:r>
        <w:t>The NWDAF may collect the service data</w:t>
      </w:r>
      <w:r>
        <w:rPr>
          <w:lang w:eastAsia="zh-CN"/>
        </w:rPr>
        <w:t xml:space="preserve"> </w:t>
      </w:r>
      <w:r>
        <w:t xml:space="preserve">from OAM, AF and/or the 5GC network function in charge of energy monitoring and management of the energy consumption and energy efficiency (i.e. EMF, if any) </w:t>
      </w:r>
      <w:r>
        <w:rPr>
          <w:lang w:eastAsia="zh-CN"/>
        </w:rPr>
        <w:t xml:space="preserve">as listed in Table </w:t>
      </w:r>
      <w:r>
        <w:t xml:space="preserve">6.12.2.2-1 to </w:t>
      </w:r>
      <w:r>
        <w:rPr>
          <w:lang w:eastAsia="zh-CN"/>
        </w:rPr>
        <w:t xml:space="preserve">Table </w:t>
      </w:r>
      <w:r>
        <w:t>6.12.2.2-4.</w:t>
      </w:r>
    </w:p>
    <w:p w14:paraId="76A0A679" w14:textId="77777777" w:rsidR="00A11CAB" w:rsidRDefault="00A11CAB" w:rsidP="00A11CAB">
      <w:pPr>
        <w:pStyle w:val="EditorsNote"/>
        <w:rPr>
          <w:lang w:val="en-US"/>
        </w:rPr>
      </w:pPr>
      <w:r>
        <w:rPr>
          <w:lang w:eastAsia="zh-CN"/>
        </w:rPr>
        <w:t>Editor's note:</w:t>
      </w:r>
      <w:r>
        <w:rPr>
          <w:lang w:eastAsia="zh-CN"/>
        </w:rPr>
        <w:tab/>
      </w:r>
      <w:r>
        <w:rPr>
          <w:lang w:val="en-US"/>
        </w:rPr>
        <w:t xml:space="preserve">Whether there is a need for a new 5GC NF such as EMF or whether proposed functionality can be provided by existing NFs (e.g. NWDAF) will be evaluated during evaluation and conclusion </w:t>
      </w:r>
      <w:proofErr w:type="gramStart"/>
      <w:r>
        <w:rPr>
          <w:lang w:val="en-US"/>
        </w:rPr>
        <w:t>phase, and</w:t>
      </w:r>
      <w:proofErr w:type="gramEnd"/>
      <w:r>
        <w:rPr>
          <w:lang w:val="en-US"/>
        </w:rPr>
        <w:t xml:space="preserve"> </w:t>
      </w:r>
      <w:r>
        <w:rPr>
          <w:lang w:eastAsia="zh-CN"/>
        </w:rPr>
        <w:t>need to consider the progress of KI#1</w:t>
      </w:r>
      <w:r>
        <w:rPr>
          <w:lang w:val="en-US"/>
        </w:rPr>
        <w:t>.</w:t>
      </w:r>
    </w:p>
    <w:p w14:paraId="0C1F66F2" w14:textId="77777777" w:rsidR="00A11CAB" w:rsidRDefault="00A11CAB" w:rsidP="00A11CAB">
      <w:pPr>
        <w:pStyle w:val="EditorsNote"/>
        <w:rPr>
          <w:lang w:val="en-US"/>
        </w:rPr>
      </w:pPr>
      <w:r>
        <w:rPr>
          <w:lang w:eastAsia="zh-CN"/>
        </w:rPr>
        <w:t>Editor's note:</w:t>
      </w:r>
      <w:r>
        <w:rPr>
          <w:lang w:eastAsia="zh-CN"/>
        </w:rPr>
        <w:tab/>
      </w:r>
      <w:r>
        <w:rPr>
          <w:lang w:val="en-US"/>
        </w:rPr>
        <w:t>How EMF collects data from other entities is FFS.</w:t>
      </w:r>
    </w:p>
    <w:p w14:paraId="2BBD167A" w14:textId="77777777" w:rsidR="00A11CAB" w:rsidRPr="00B2058B" w:rsidRDefault="00A11CAB" w:rsidP="00A11CAB">
      <w:pPr>
        <w:pStyle w:val="TH"/>
        <w:rPr>
          <w:rFonts w:eastAsia="PMingLiU"/>
          <w:lang w:val="en-US" w:eastAsia="zh-TW"/>
        </w:rPr>
      </w:pPr>
      <w:bookmarkStart w:id="2" w:name="_Ref155900577"/>
      <w:r w:rsidRPr="00B2058B">
        <w:rPr>
          <w:rFonts w:eastAsia="PMingLiU"/>
          <w:lang w:val="en-US" w:eastAsia="zh-TW"/>
        </w:rPr>
        <w:lastRenderedPageBreak/>
        <w:t>Table 6.12.2.2-1</w:t>
      </w:r>
      <w:bookmarkEnd w:id="2"/>
      <w:r w:rsidRPr="00B2058B">
        <w:rPr>
          <w:rFonts w:eastAsia="PMingLiU"/>
          <w:lang w:val="en-US" w:eastAsia="zh-TW"/>
        </w:rPr>
        <w:t xml:space="preserve">: Data collected by NWDAF for energy related analytics from </w:t>
      </w:r>
      <w:proofErr w:type="gramStart"/>
      <w:r w:rsidRPr="00B2058B">
        <w:rPr>
          <w:rFonts w:eastAsia="PMingLiU"/>
          <w:lang w:val="en-US" w:eastAsia="zh-TW"/>
        </w:rPr>
        <w:t>OAM</w:t>
      </w:r>
      <w:proofErr w:type="gramEnd"/>
      <w:r w:rsidRPr="00B2058B">
        <w:rPr>
          <w:rFonts w:eastAsia="PMingLiU"/>
          <w:lang w:val="en-US" w:eastAsia="zh-TW"/>
        </w:rPr>
        <w:t xml:space="preserve"> </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1560"/>
        <w:gridCol w:w="3846"/>
      </w:tblGrid>
      <w:tr w:rsidR="00A11CAB" w14:paraId="0890C179"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10140184" w14:textId="77777777" w:rsidR="00A11CAB" w:rsidRDefault="00A11CAB" w:rsidP="00275D6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6A8AEB75" w14:textId="77777777" w:rsidR="00A11CAB" w:rsidRDefault="00A11CAB" w:rsidP="00275D6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6E77E4C8" w14:textId="77777777" w:rsidR="00A11CAB" w:rsidRDefault="00A11CAB" w:rsidP="00275D64">
            <w:pPr>
              <w:pStyle w:val="TAH"/>
            </w:pPr>
            <w:r>
              <w:t>Description</w:t>
            </w:r>
          </w:p>
        </w:tc>
      </w:tr>
      <w:tr w:rsidR="00A11CAB" w14:paraId="1E44826D"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345AF954" w14:textId="77777777" w:rsidR="00A11CAB" w:rsidRDefault="00A11CAB" w:rsidP="00275D64">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211BD21A"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4357E6F8" w14:textId="77777777" w:rsidR="00A11CAB" w:rsidRDefault="00A11CAB" w:rsidP="00275D64">
            <w:pPr>
              <w:pStyle w:val="TAL"/>
            </w:pPr>
            <w:r>
              <w:t>The time window or the time duration for the collected parameters. The window is between the window start time and stop time.</w:t>
            </w:r>
          </w:p>
        </w:tc>
      </w:tr>
      <w:tr w:rsidR="00A11CAB" w14:paraId="481F3738"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454C4A44" w14:textId="77777777" w:rsidR="00A11CAB" w:rsidRDefault="00A11CAB" w:rsidP="00275D64">
            <w:pPr>
              <w:pStyle w:val="TAL"/>
            </w:pPr>
            <w:bookmarkStart w:id="3" w:name="_PERM_MCCTEMPBM_CRPT01330024___2" w:colFirst="2" w:colLast="2"/>
            <w:bookmarkStart w:id="4" w:name="_PERM_MCCTEMPBM_CRPT03570003___2" w:colFirst="2" w:colLast="2"/>
            <w:r>
              <w:t>Energy Consumption at 5GC, NF, Network Slice, gNB or NG-RAN level.</w:t>
            </w:r>
          </w:p>
        </w:tc>
        <w:tc>
          <w:tcPr>
            <w:tcW w:w="904" w:type="pct"/>
            <w:tcBorders>
              <w:top w:val="single" w:sz="4" w:space="0" w:color="auto"/>
              <w:left w:val="single" w:sz="4" w:space="0" w:color="auto"/>
              <w:bottom w:val="single" w:sz="4" w:space="0" w:color="auto"/>
              <w:right w:val="single" w:sz="4" w:space="0" w:color="auto"/>
            </w:tcBorders>
            <w:hideMark/>
          </w:tcPr>
          <w:p w14:paraId="1AC9F529"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50CEF34B" w14:textId="77777777" w:rsidR="00A11CAB" w:rsidRDefault="00A11CAB" w:rsidP="00275D64">
            <w:pPr>
              <w:pStyle w:val="TAL"/>
            </w:pPr>
            <w:r>
              <w:t xml:space="preserve">Energy consumption (EC) at various granularities, according to output analytics to be derived based on consumer request. </w:t>
            </w:r>
          </w:p>
          <w:p w14:paraId="2E587670" w14:textId="77777777" w:rsidR="00A11CAB" w:rsidRDefault="00A11CAB" w:rsidP="00275D64">
            <w:pPr>
              <w:pStyle w:val="TAL"/>
            </w:pPr>
            <w:r>
              <w:t xml:space="preserve">The EC can be collected from OAM or EMF (if available). </w:t>
            </w:r>
          </w:p>
          <w:p w14:paraId="12C479A3" w14:textId="77777777" w:rsidR="00A11CAB" w:rsidRDefault="00A11CAB" w:rsidP="00275D64">
            <w:pPr>
              <w:pStyle w:val="TAL"/>
            </w:pPr>
            <w:r>
              <w:t>For the Energy Consumption parameters collected from OAM:</w:t>
            </w:r>
          </w:p>
          <w:p w14:paraId="167B189E" w14:textId="77777777" w:rsidR="00A11CAB" w:rsidRDefault="00A11CAB" w:rsidP="00275D64">
            <w:pPr>
              <w:pStyle w:val="TAL"/>
              <w:ind w:left="314" w:hanging="314"/>
            </w:pPr>
            <w:r>
              <w:t>-</w:t>
            </w:r>
            <w:r>
              <w:tab/>
              <w:t>5GC Energy Consumption is obtained by summing up the Energy Consumption of all the Network Functions (ECNF) that compose the 5G core network as defined in clause 6.7.3.2 of TS 28.554 [6].</w:t>
            </w:r>
          </w:p>
          <w:p w14:paraId="0B6C13EF" w14:textId="77777777" w:rsidR="00A11CAB" w:rsidRDefault="00A11CAB" w:rsidP="00275D64">
            <w:pPr>
              <w:pStyle w:val="TAL"/>
              <w:ind w:left="314" w:hanging="314"/>
            </w:pPr>
            <w:r>
              <w:t>-</w:t>
            </w:r>
            <w:r>
              <w:tab/>
              <w:t>NF energy EC is the sum of the energy consumption of PNF(s) and/or VNF(s) which compose the NF, as defined in clause 6.7.3.1 of TS 28.554 [6].</w:t>
            </w:r>
          </w:p>
          <w:p w14:paraId="4C456395" w14:textId="77777777" w:rsidR="00A11CAB" w:rsidRDefault="00A11CAB" w:rsidP="00275D64">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1D0A27F8" w14:textId="77777777" w:rsidR="00A11CAB" w:rsidRDefault="00A11CAB" w:rsidP="00275D64">
            <w:pPr>
              <w:pStyle w:val="TAL"/>
              <w:ind w:left="314" w:hanging="314"/>
            </w:pPr>
            <w:r>
              <w:t>-</w:t>
            </w:r>
            <w:r>
              <w:tab/>
              <w:t>The Energy Consumption (EC) of the gNB is obtained by summing up the Energy Consumption of all the Network Functions (NF) that constitute the gNB, as defined in clause 6.7.3.4.2 of TS 23.554.</w:t>
            </w:r>
          </w:p>
          <w:p w14:paraId="29AC0A98" w14:textId="77777777" w:rsidR="00A11CAB" w:rsidRDefault="00A11CAB" w:rsidP="00275D64">
            <w:pPr>
              <w:pStyle w:val="TAL"/>
              <w:ind w:left="314" w:hanging="314"/>
            </w:pPr>
            <w:r>
              <w:t>-</w:t>
            </w:r>
            <w:r>
              <w:tab/>
              <w:t>Energy Consumption of the NG-RAN is obtained by summing up the Energy Consumption of all the gNB that constitute the NG-RAN, as defined in clause 6.7.3.4 of TS 28.554 [6].</w:t>
            </w:r>
          </w:p>
        </w:tc>
      </w:tr>
      <w:bookmarkEnd w:id="3"/>
      <w:bookmarkEnd w:id="4"/>
      <w:tr w:rsidR="00A11CAB" w14:paraId="39E72C91"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70963C8D" w14:textId="77777777" w:rsidR="00A11CAB" w:rsidRDefault="00A11CAB" w:rsidP="00275D64">
            <w:pPr>
              <w:pStyle w:val="TAL"/>
            </w:pPr>
            <w:r>
              <w:t>Identifiers (i.e. NF ID/ NF Set ID, S-NSSAI, gNB ID, etc.)</w:t>
            </w:r>
          </w:p>
        </w:tc>
        <w:tc>
          <w:tcPr>
            <w:tcW w:w="904" w:type="pct"/>
            <w:tcBorders>
              <w:top w:val="single" w:sz="4" w:space="0" w:color="auto"/>
              <w:left w:val="single" w:sz="4" w:space="0" w:color="auto"/>
              <w:bottom w:val="single" w:sz="4" w:space="0" w:color="auto"/>
              <w:right w:val="single" w:sz="4" w:space="0" w:color="auto"/>
            </w:tcBorders>
            <w:hideMark/>
          </w:tcPr>
          <w:p w14:paraId="4E9DEBED"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1B70C2EF" w14:textId="77777777" w:rsidR="00A11CAB" w:rsidRDefault="00A11CAB" w:rsidP="00275D64">
            <w:pPr>
              <w:pStyle w:val="TAL"/>
            </w:pPr>
            <w:r>
              <w:t xml:space="preserve">Identifiers of 5GC/NF instance or NF set/ slice/RAN node correspond to the collected EC or EE. </w:t>
            </w:r>
          </w:p>
          <w:p w14:paraId="4FF30A83" w14:textId="77777777" w:rsidR="00A11CAB" w:rsidRDefault="00A11CAB" w:rsidP="00275D64">
            <w:pPr>
              <w:pStyle w:val="TAL"/>
            </w:pPr>
          </w:p>
        </w:tc>
      </w:tr>
      <w:tr w:rsidR="00A11CAB" w14:paraId="2FAA30D5"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74A57C82" w14:textId="77777777" w:rsidR="00A11CAB" w:rsidRDefault="00A11CAB" w:rsidP="00275D64">
            <w:pPr>
              <w:pStyle w:val="TAL"/>
            </w:pPr>
            <w:r>
              <w:t>Energy efficiency of NG-RAN or network slice</w:t>
            </w:r>
          </w:p>
        </w:tc>
        <w:tc>
          <w:tcPr>
            <w:tcW w:w="904" w:type="pct"/>
            <w:tcBorders>
              <w:top w:val="single" w:sz="4" w:space="0" w:color="auto"/>
              <w:left w:val="single" w:sz="4" w:space="0" w:color="auto"/>
              <w:bottom w:val="single" w:sz="4" w:space="0" w:color="auto"/>
              <w:right w:val="single" w:sz="4" w:space="0" w:color="auto"/>
            </w:tcBorders>
            <w:hideMark/>
          </w:tcPr>
          <w:p w14:paraId="0BA66C29"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0A9007C9" w14:textId="77777777" w:rsidR="00A11CAB" w:rsidRDefault="00A11CAB" w:rsidP="00275D64">
            <w:pPr>
              <w:pStyle w:val="TAL"/>
            </w:pPr>
            <w:r>
              <w:t>The energy efficiency of NG-RAN or network slice as defined in clauses 6.7.1 and 6.7.2 of TS 28.554 [6].</w:t>
            </w:r>
          </w:p>
          <w:p w14:paraId="528767E9" w14:textId="77777777" w:rsidR="00A11CAB" w:rsidRDefault="00A11CAB" w:rsidP="00275D64">
            <w:pPr>
              <w:pStyle w:val="TAL"/>
            </w:pPr>
          </w:p>
        </w:tc>
      </w:tr>
      <w:tr w:rsidR="00A11CAB" w14:paraId="482F1B94"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2F203764" w14:textId="77777777" w:rsidR="00A11CAB" w:rsidRDefault="00A11CAB" w:rsidP="00275D64">
            <w:pPr>
              <w:pStyle w:val="TAL"/>
            </w:pPr>
            <w:r>
              <w:rPr>
                <w:lang w:eastAsia="zh-CN"/>
              </w:rPr>
              <w:t>NF energy usage per slice</w:t>
            </w:r>
          </w:p>
        </w:tc>
        <w:tc>
          <w:tcPr>
            <w:tcW w:w="904" w:type="pct"/>
            <w:tcBorders>
              <w:top w:val="single" w:sz="4" w:space="0" w:color="auto"/>
              <w:left w:val="single" w:sz="4" w:space="0" w:color="auto"/>
              <w:bottom w:val="single" w:sz="4" w:space="0" w:color="auto"/>
              <w:right w:val="single" w:sz="4" w:space="0" w:color="auto"/>
            </w:tcBorders>
            <w:hideMark/>
          </w:tcPr>
          <w:p w14:paraId="01F9D345" w14:textId="77777777" w:rsidR="00A11CAB" w:rsidRDefault="00A11CAB" w:rsidP="00275D6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682AACAB" w14:textId="77777777" w:rsidR="00A11CAB" w:rsidRDefault="00A11CAB" w:rsidP="00275D64">
            <w:pPr>
              <w:pStyle w:val="TAL"/>
            </w:pPr>
            <w:r>
              <w:rPr>
                <w:lang w:eastAsia="zh-CN"/>
              </w:rPr>
              <w:t>Total energy consumed for different slice (eMBB, Massive IoT) based on clause 6.7.3.3 of TS 28.554</w:t>
            </w:r>
            <w:r>
              <w:t> [6]</w:t>
            </w:r>
            <w:r>
              <w:rPr>
                <w:lang w:eastAsia="zh-CN"/>
              </w:rPr>
              <w:t xml:space="preserve"> Network Slice energy consumption (EC).</w:t>
            </w:r>
          </w:p>
        </w:tc>
      </w:tr>
      <w:tr w:rsidR="00A11CAB" w14:paraId="314B9805"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5241C61F" w14:textId="77777777" w:rsidR="00A11CAB" w:rsidRDefault="00A11CAB" w:rsidP="00275D64">
            <w:pPr>
              <w:pStyle w:val="TAL"/>
            </w:pPr>
            <w:r>
              <w:rPr>
                <w:lang w:eastAsia="zh-CN"/>
              </w:rPr>
              <w:t>Datacenter energy efficiency ratio</w:t>
            </w:r>
          </w:p>
        </w:tc>
        <w:tc>
          <w:tcPr>
            <w:tcW w:w="904" w:type="pct"/>
            <w:tcBorders>
              <w:top w:val="single" w:sz="4" w:space="0" w:color="auto"/>
              <w:left w:val="single" w:sz="4" w:space="0" w:color="auto"/>
              <w:bottom w:val="single" w:sz="4" w:space="0" w:color="auto"/>
              <w:right w:val="single" w:sz="4" w:space="0" w:color="auto"/>
            </w:tcBorders>
            <w:hideMark/>
          </w:tcPr>
          <w:p w14:paraId="405A666F" w14:textId="77777777" w:rsidR="00A11CAB" w:rsidRDefault="00A11CAB" w:rsidP="00275D6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67187BA0" w14:textId="77777777" w:rsidR="00A11CAB" w:rsidRDefault="00A11CAB" w:rsidP="00275D64">
            <w:pPr>
              <w:pStyle w:val="TAL"/>
            </w:pPr>
            <w:r>
              <w:rPr>
                <w:lang w:eastAsia="zh-CN"/>
              </w:rPr>
              <w:t>OAM or Datacenter energy efficiency, e.g. it can be Site Energy Efficiency (SEE) in E</w:t>
            </w:r>
            <w:r>
              <w:t>TSI ES 203 228 V1.4.1 (2022-04)</w:t>
            </w:r>
            <w:r>
              <w:rPr>
                <w:lang w:eastAsia="zh-CN"/>
              </w:rPr>
              <w:t xml:space="preserve"> or the PUE of the datacenter hosting the NF(s) (see </w:t>
            </w:r>
            <w:r>
              <w:rPr>
                <w:rStyle w:val="ui-provider"/>
              </w:rPr>
              <w:t>ETSI TS 105 174-2-2</w:t>
            </w:r>
            <w:r>
              <w:t>).</w:t>
            </w:r>
          </w:p>
        </w:tc>
      </w:tr>
      <w:tr w:rsidR="00627C86" w14:paraId="3A908430" w14:textId="77777777" w:rsidTr="00627C86">
        <w:trPr>
          <w:jc w:val="center"/>
          <w:ins w:id="5" w:author="QC_161" w:date="2024-02-13T00:04:00Z"/>
        </w:trPr>
        <w:tc>
          <w:tcPr>
            <w:tcW w:w="1868" w:type="pct"/>
            <w:tcBorders>
              <w:top w:val="single" w:sz="4" w:space="0" w:color="auto"/>
              <w:left w:val="single" w:sz="4" w:space="0" w:color="auto"/>
              <w:bottom w:val="single" w:sz="4" w:space="0" w:color="auto"/>
              <w:right w:val="single" w:sz="4" w:space="0" w:color="auto"/>
            </w:tcBorders>
          </w:tcPr>
          <w:p w14:paraId="2145881C" w14:textId="57991E0B" w:rsidR="00627C86" w:rsidRDefault="00627C86" w:rsidP="00627C86">
            <w:pPr>
              <w:pStyle w:val="TAL"/>
              <w:rPr>
                <w:ins w:id="6" w:author="QC_161" w:date="2024-02-13T00:04:00Z"/>
                <w:lang w:eastAsia="zh-CN"/>
              </w:rPr>
            </w:pPr>
            <w:ins w:id="7" w:author="QC_161" w:date="2024-02-13T00:05:00Z">
              <w:r w:rsidRPr="00311518">
                <w:t>RAN Packet delay for DL and UL</w:t>
              </w:r>
            </w:ins>
          </w:p>
        </w:tc>
        <w:tc>
          <w:tcPr>
            <w:tcW w:w="904" w:type="pct"/>
            <w:tcBorders>
              <w:top w:val="single" w:sz="4" w:space="0" w:color="auto"/>
              <w:left w:val="single" w:sz="4" w:space="0" w:color="auto"/>
              <w:bottom w:val="single" w:sz="4" w:space="0" w:color="auto"/>
              <w:right w:val="single" w:sz="4" w:space="0" w:color="auto"/>
            </w:tcBorders>
          </w:tcPr>
          <w:p w14:paraId="28225EDE" w14:textId="77777777" w:rsidR="00627C86" w:rsidRPr="00311518" w:rsidRDefault="00627C86" w:rsidP="00627C86">
            <w:pPr>
              <w:pStyle w:val="TAC"/>
              <w:rPr>
                <w:ins w:id="8" w:author="QC_161" w:date="2024-02-13T00:05:00Z"/>
              </w:rPr>
            </w:pPr>
            <w:ins w:id="9" w:author="QC_161" w:date="2024-02-13T00:05:00Z">
              <w:r w:rsidRPr="00311518">
                <w:t>OAM</w:t>
              </w:r>
            </w:ins>
          </w:p>
          <w:p w14:paraId="03835F7C" w14:textId="733E2DE7" w:rsidR="00627C86" w:rsidRDefault="00627C86" w:rsidP="00627C86">
            <w:pPr>
              <w:pStyle w:val="TAC"/>
              <w:rPr>
                <w:ins w:id="10" w:author="QC_161" w:date="2024-02-13T00:04:00Z"/>
                <w:lang w:eastAsia="zh-CN"/>
              </w:rPr>
            </w:pPr>
          </w:p>
        </w:tc>
        <w:tc>
          <w:tcPr>
            <w:tcW w:w="2228" w:type="pct"/>
            <w:tcBorders>
              <w:top w:val="single" w:sz="4" w:space="0" w:color="auto"/>
              <w:left w:val="single" w:sz="4" w:space="0" w:color="auto"/>
              <w:bottom w:val="single" w:sz="4" w:space="0" w:color="auto"/>
              <w:right w:val="single" w:sz="4" w:space="0" w:color="auto"/>
            </w:tcBorders>
          </w:tcPr>
          <w:p w14:paraId="61F2CC32" w14:textId="571B0811" w:rsidR="00627C86" w:rsidRDefault="00627C86" w:rsidP="00627C86">
            <w:pPr>
              <w:pStyle w:val="TAL"/>
              <w:rPr>
                <w:ins w:id="11" w:author="QC_161" w:date="2024-02-13T00:04:00Z"/>
                <w:lang w:eastAsia="zh-CN"/>
              </w:rPr>
            </w:pPr>
            <w:ins w:id="12" w:author="QC_161" w:date="2024-02-13T00:05:00Z">
              <w:r>
                <w:t>The per UE measurement of the packet delay for DL and UL, including per DRB per UE packet delay as specified in clause 5.4.1.1 of TS 37.320 [20].</w:t>
              </w:r>
            </w:ins>
          </w:p>
        </w:tc>
      </w:tr>
      <w:tr w:rsidR="00627C86" w:rsidRPr="00627C86" w14:paraId="69E6836C" w14:textId="77777777" w:rsidTr="00627C86">
        <w:trPr>
          <w:jc w:val="center"/>
          <w:ins w:id="13" w:author="QC_161" w:date="2024-02-13T00:04:00Z"/>
        </w:trPr>
        <w:tc>
          <w:tcPr>
            <w:tcW w:w="1868" w:type="pct"/>
            <w:tcBorders>
              <w:top w:val="single" w:sz="4" w:space="0" w:color="auto"/>
              <w:left w:val="single" w:sz="4" w:space="0" w:color="auto"/>
              <w:bottom w:val="single" w:sz="4" w:space="0" w:color="auto"/>
              <w:right w:val="single" w:sz="4" w:space="0" w:color="auto"/>
            </w:tcBorders>
          </w:tcPr>
          <w:p w14:paraId="69EC1F69" w14:textId="431145EC" w:rsidR="00627C86" w:rsidRDefault="00627C86" w:rsidP="00627C86">
            <w:pPr>
              <w:pStyle w:val="TAL"/>
              <w:rPr>
                <w:ins w:id="14" w:author="QC_161" w:date="2024-02-13T00:04:00Z"/>
                <w:lang w:eastAsia="zh-CN"/>
              </w:rPr>
            </w:pPr>
            <w:ins w:id="15" w:author="QC_161" w:date="2024-02-13T00:05:00Z">
              <w:r w:rsidRPr="00311518">
                <w:t>RAN Packet loss rate for DL and UL</w:t>
              </w:r>
            </w:ins>
          </w:p>
        </w:tc>
        <w:tc>
          <w:tcPr>
            <w:tcW w:w="904" w:type="pct"/>
            <w:tcBorders>
              <w:top w:val="single" w:sz="4" w:space="0" w:color="auto"/>
              <w:left w:val="single" w:sz="4" w:space="0" w:color="auto"/>
              <w:bottom w:val="single" w:sz="4" w:space="0" w:color="auto"/>
              <w:right w:val="single" w:sz="4" w:space="0" w:color="auto"/>
            </w:tcBorders>
          </w:tcPr>
          <w:p w14:paraId="08B44F19" w14:textId="77777777" w:rsidR="00627C86" w:rsidRPr="00311518" w:rsidRDefault="00627C86" w:rsidP="00627C86">
            <w:pPr>
              <w:pStyle w:val="TAC"/>
              <w:rPr>
                <w:ins w:id="16" w:author="QC_161" w:date="2024-02-13T00:05:00Z"/>
              </w:rPr>
            </w:pPr>
            <w:ins w:id="17" w:author="QC_161" w:date="2024-02-13T00:05:00Z">
              <w:r w:rsidRPr="00311518">
                <w:t>OAM</w:t>
              </w:r>
            </w:ins>
          </w:p>
          <w:p w14:paraId="227DFAC7" w14:textId="62AA6C7E" w:rsidR="00627C86" w:rsidRDefault="00627C86" w:rsidP="00627C86">
            <w:pPr>
              <w:pStyle w:val="TAC"/>
              <w:rPr>
                <w:ins w:id="18" w:author="QC_161" w:date="2024-02-13T00:04:00Z"/>
                <w:lang w:eastAsia="zh-CN"/>
              </w:rPr>
            </w:pPr>
          </w:p>
        </w:tc>
        <w:tc>
          <w:tcPr>
            <w:tcW w:w="2228" w:type="pct"/>
            <w:tcBorders>
              <w:top w:val="single" w:sz="4" w:space="0" w:color="auto"/>
              <w:left w:val="single" w:sz="4" w:space="0" w:color="auto"/>
              <w:bottom w:val="single" w:sz="4" w:space="0" w:color="auto"/>
              <w:right w:val="single" w:sz="4" w:space="0" w:color="auto"/>
            </w:tcBorders>
          </w:tcPr>
          <w:p w14:paraId="560A72E4" w14:textId="43910BC8" w:rsidR="00627C86" w:rsidRDefault="00627C86" w:rsidP="00627C86">
            <w:pPr>
              <w:pStyle w:val="TAL"/>
              <w:rPr>
                <w:ins w:id="19" w:author="QC_161" w:date="2024-02-13T00:04:00Z"/>
                <w:lang w:eastAsia="zh-CN"/>
              </w:rPr>
            </w:pPr>
            <w:ins w:id="20" w:author="QC_161" w:date="2024-02-13T00:05:00Z">
              <w:r>
                <w:t>The per UE measurement of the packet loss rate for DL and UL, including per DRB per UE packet loss rate as specified in clause 5.4.1.1 of TS 37.320 [20].</w:t>
              </w:r>
            </w:ins>
          </w:p>
        </w:tc>
      </w:tr>
    </w:tbl>
    <w:p w14:paraId="3C13CB10" w14:textId="77777777" w:rsidR="00A11CAB" w:rsidRDefault="00A11CAB" w:rsidP="00A11CAB"/>
    <w:p w14:paraId="5E61F715" w14:textId="77777777" w:rsidR="00A11CAB" w:rsidRDefault="00A11CAB" w:rsidP="00A11CAB">
      <w:pPr>
        <w:rPr>
          <w:color w:val="000000"/>
          <w:sz w:val="22"/>
          <w:lang w:eastAsia="ja-JP"/>
        </w:rPr>
      </w:pPr>
      <w:r>
        <w:lastRenderedPageBreak/>
        <w:t xml:space="preserve">The NWDAF may also collect data from </w:t>
      </w:r>
      <w:r>
        <w:rPr>
          <w:lang w:eastAsia="zh-CN"/>
        </w:rPr>
        <w:t xml:space="preserve">MDAF. For example, the </w:t>
      </w:r>
      <w:r>
        <w:t>EnergyEfficiencyProblemType</w:t>
      </w:r>
      <w:r>
        <w:rPr>
          <w:lang w:eastAsia="zh-CN"/>
        </w:rPr>
        <w:t xml:space="preserve"> provided by MDAF can help NWDAF with identifying and verifying the derived prediction or statistics of the energy efficiency, i.e. at NF level.</w:t>
      </w:r>
    </w:p>
    <w:p w14:paraId="6F50CB66" w14:textId="77777777" w:rsidR="00A11CAB" w:rsidRPr="00B2058B" w:rsidRDefault="00A11CAB" w:rsidP="00A11CAB">
      <w:pPr>
        <w:pStyle w:val="TH"/>
        <w:rPr>
          <w:rFonts w:eastAsia="PMingLiU"/>
          <w:lang w:val="en-US" w:eastAsia="zh-TW"/>
        </w:rPr>
      </w:pPr>
      <w:bookmarkStart w:id="21" w:name="_Ref155900897"/>
      <w:r w:rsidRPr="00B2058B">
        <w:rPr>
          <w:rFonts w:eastAsia="PMingLiU"/>
          <w:lang w:val="en-US" w:eastAsia="zh-TW"/>
        </w:rPr>
        <w:t>Table 6.12.2.2-2</w:t>
      </w:r>
      <w:bookmarkEnd w:id="21"/>
      <w:r w:rsidRPr="00B2058B">
        <w:rPr>
          <w:rFonts w:eastAsia="PMingLiU"/>
          <w:lang w:val="en-US"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1560"/>
        <w:gridCol w:w="3846"/>
      </w:tblGrid>
      <w:tr w:rsidR="00A11CAB" w14:paraId="2140F410"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0998020B" w14:textId="77777777" w:rsidR="00A11CAB" w:rsidRDefault="00A11CAB" w:rsidP="00275D6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7930862" w14:textId="77777777" w:rsidR="00A11CAB" w:rsidRDefault="00A11CAB" w:rsidP="00275D6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4EB56DC5" w14:textId="77777777" w:rsidR="00A11CAB" w:rsidRDefault="00A11CAB" w:rsidP="00275D64">
            <w:pPr>
              <w:pStyle w:val="TAH"/>
            </w:pPr>
            <w:r>
              <w:t>Description</w:t>
            </w:r>
          </w:p>
        </w:tc>
      </w:tr>
      <w:tr w:rsidR="00A11CAB" w14:paraId="6AE02833"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53DFC6F4" w14:textId="77777777" w:rsidR="00A11CAB" w:rsidRDefault="00A11CAB" w:rsidP="00275D64">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4AE060DF" w14:textId="77777777" w:rsidR="00A11CAB" w:rsidRDefault="00A11CAB" w:rsidP="00275D64">
            <w:pPr>
              <w:pStyle w:val="TAC"/>
            </w:pPr>
            <w:r>
              <w:t>MDAF</w:t>
            </w:r>
          </w:p>
        </w:tc>
        <w:tc>
          <w:tcPr>
            <w:tcW w:w="2228" w:type="pct"/>
            <w:tcBorders>
              <w:top w:val="single" w:sz="4" w:space="0" w:color="auto"/>
              <w:left w:val="single" w:sz="4" w:space="0" w:color="auto"/>
              <w:bottom w:val="single" w:sz="4" w:space="0" w:color="auto"/>
              <w:right w:val="single" w:sz="4" w:space="0" w:color="auto"/>
            </w:tcBorders>
          </w:tcPr>
          <w:p w14:paraId="1CF129E0" w14:textId="77777777" w:rsidR="00A11CAB" w:rsidRDefault="00A11CAB" w:rsidP="00275D64">
            <w:pPr>
              <w:pStyle w:val="TAL"/>
            </w:pPr>
            <w:r>
              <w:t>A time stamp associated with the collected information.</w:t>
            </w:r>
          </w:p>
        </w:tc>
      </w:tr>
      <w:tr w:rsidR="00A11CAB" w14:paraId="01010BF6"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347324B7" w14:textId="77777777" w:rsidR="00A11CAB" w:rsidRDefault="00A11CAB" w:rsidP="00275D64">
            <w:pPr>
              <w:pStyle w:val="TAL"/>
            </w:pPr>
            <w:r>
              <w:t>EnergyEfficiencyProblemType</w:t>
            </w:r>
          </w:p>
        </w:tc>
        <w:tc>
          <w:tcPr>
            <w:tcW w:w="904" w:type="pct"/>
            <w:tcBorders>
              <w:top w:val="single" w:sz="4" w:space="0" w:color="auto"/>
              <w:left w:val="single" w:sz="4" w:space="0" w:color="auto"/>
              <w:bottom w:val="single" w:sz="4" w:space="0" w:color="auto"/>
              <w:right w:val="single" w:sz="4" w:space="0" w:color="auto"/>
            </w:tcBorders>
            <w:hideMark/>
          </w:tcPr>
          <w:p w14:paraId="40544172" w14:textId="77777777" w:rsidR="00A11CAB" w:rsidRDefault="00A11CAB" w:rsidP="00275D64">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7B5F7865" w14:textId="77777777" w:rsidR="00A11CAB" w:rsidRDefault="00A11CAB" w:rsidP="00275D64">
            <w:pPr>
              <w:pStyle w:val="TAL"/>
            </w:pPr>
            <w:r>
              <w:t>Indication of type of the energy efficiency issues.</w:t>
            </w:r>
          </w:p>
          <w:p w14:paraId="189AAD8F" w14:textId="77777777" w:rsidR="00A11CAB" w:rsidRDefault="00A11CAB" w:rsidP="00275D64">
            <w:pPr>
              <w:pStyle w:val="TAL"/>
            </w:pPr>
            <w:r>
              <w:t>The allowed value is one of the enumerated values: HighEnergyConsumption, LowEenergyEfficiency, Other, Unknown, as defined in clause 8.4.4 of TS 28.104 [16].</w:t>
            </w:r>
          </w:p>
        </w:tc>
      </w:tr>
      <w:tr w:rsidR="00A11CAB" w14:paraId="23C0B52E"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20349B02" w14:textId="77777777" w:rsidR="00A11CAB" w:rsidRDefault="00A11CAB" w:rsidP="00275D64">
            <w:pPr>
              <w:pStyle w:val="TAL"/>
            </w:pPr>
            <w:r>
              <w:t>EnergyEfficiencyProblematicObject</w:t>
            </w:r>
          </w:p>
        </w:tc>
        <w:tc>
          <w:tcPr>
            <w:tcW w:w="904" w:type="pct"/>
            <w:tcBorders>
              <w:top w:val="single" w:sz="4" w:space="0" w:color="auto"/>
              <w:left w:val="single" w:sz="4" w:space="0" w:color="auto"/>
              <w:bottom w:val="single" w:sz="4" w:space="0" w:color="auto"/>
              <w:right w:val="single" w:sz="4" w:space="0" w:color="auto"/>
            </w:tcBorders>
            <w:hideMark/>
          </w:tcPr>
          <w:p w14:paraId="1D2B6FE0" w14:textId="77777777" w:rsidR="00A11CAB" w:rsidRDefault="00A11CAB" w:rsidP="00275D64">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266FA2AE" w14:textId="77777777" w:rsidR="00A11CAB" w:rsidRDefault="00A11CAB" w:rsidP="00275D64">
            <w:pPr>
              <w:pStyle w:val="TAL"/>
            </w:pPr>
            <w:r>
              <w:t>Indication of NR cells or NFs where the energy efficiency issues occurred or potentially occur, as defined in clause 8.4.4 of TS 28.104 [16].</w:t>
            </w:r>
          </w:p>
        </w:tc>
      </w:tr>
    </w:tbl>
    <w:p w14:paraId="32F37E3D" w14:textId="77777777" w:rsidR="00A11CAB" w:rsidRPr="006E1308" w:rsidRDefault="00A11CAB" w:rsidP="00A11CAB"/>
    <w:p w14:paraId="423EC828" w14:textId="77777777" w:rsidR="00A11CAB" w:rsidRDefault="00A11CAB" w:rsidP="00A11CAB">
      <w:proofErr w:type="gramStart"/>
      <w:r>
        <w:t>In order to</w:t>
      </w:r>
      <w:proofErr w:type="gramEnd"/>
      <w:r>
        <w:t xml:space="preserve"> determine the EC and EE, in particular the EC and EE at relatively finer granularities (i.e.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w:t>
      </w:r>
      <w:proofErr w:type="gramStart"/>
      <w:r>
        <w:t>is able to</w:t>
      </w:r>
      <w:proofErr w:type="gramEnd"/>
      <w:r>
        <w:t xml:space="preserve"> determine the average UE level EC. By acknowledging the traffic volume of the UE and that of the associated SMF, and the EC of the SMF, the NWDAF </w:t>
      </w:r>
      <w:proofErr w:type="gramStart"/>
      <w:r>
        <w:t>is able to</w:t>
      </w:r>
      <w:proofErr w:type="gramEnd"/>
      <w:r>
        <w:t xml:space="preserve"> determine the EC of this specific UE. Using similar methods, the NWDAF </w:t>
      </w:r>
      <w:proofErr w:type="gramStart"/>
      <w:r>
        <w:t>is able to</w:t>
      </w:r>
      <w:proofErr w:type="gramEnd"/>
      <w:r>
        <w:t xml:space="preserve"> derive the prediction and stati</w:t>
      </w:r>
      <w:r>
        <w:rPr>
          <w:rFonts w:eastAsia="SimSun"/>
          <w:lang w:eastAsia="zh-CN"/>
        </w:rPr>
        <w:t>sti</w:t>
      </w:r>
      <w:r>
        <w:t>cs of the EC and EE at finer granularity by collecting the informative data.</w:t>
      </w:r>
    </w:p>
    <w:p w14:paraId="7D918E7E" w14:textId="77777777" w:rsidR="00A11CAB" w:rsidRPr="00B2058B" w:rsidRDefault="00A11CAB" w:rsidP="00A11CAB">
      <w:pPr>
        <w:pStyle w:val="TH"/>
        <w:rPr>
          <w:rFonts w:eastAsia="PMingLiU"/>
          <w:lang w:val="en-US" w:eastAsia="zh-TW"/>
        </w:rPr>
      </w:pPr>
      <w:r w:rsidRPr="00B2058B">
        <w:rPr>
          <w:rFonts w:eastAsia="PMingLiU"/>
          <w:lang w:val="en-US" w:eastAsia="zh-TW"/>
        </w:rPr>
        <w:lastRenderedPageBreak/>
        <w:t xml:space="preserve">Table 6.12.2.1-3: Data collected by NWDAF for energy related analytics from </w:t>
      </w:r>
      <w:proofErr w:type="gramStart"/>
      <w:r w:rsidRPr="00B2058B">
        <w:rPr>
          <w:rFonts w:eastAsia="PMingLiU"/>
          <w:lang w:val="en-US" w:eastAsia="zh-TW"/>
        </w:rPr>
        <w:t>NFs</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1560"/>
        <w:gridCol w:w="3846"/>
      </w:tblGrid>
      <w:tr w:rsidR="00A11CAB" w14:paraId="71ECC235"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541465C4" w14:textId="77777777" w:rsidR="00A11CAB" w:rsidRDefault="00A11CAB" w:rsidP="00275D6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2D9102EB" w14:textId="77777777" w:rsidR="00A11CAB" w:rsidRDefault="00A11CAB" w:rsidP="00275D6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2F29CEBC" w14:textId="77777777" w:rsidR="00A11CAB" w:rsidRDefault="00A11CAB" w:rsidP="00275D64">
            <w:pPr>
              <w:pStyle w:val="TAH"/>
            </w:pPr>
            <w:r>
              <w:t>Description</w:t>
            </w:r>
          </w:p>
        </w:tc>
      </w:tr>
      <w:tr w:rsidR="00A11CAB" w14:paraId="57C30699"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22E36923" w14:textId="77777777" w:rsidR="00A11CAB" w:rsidRDefault="00A11CAB" w:rsidP="00275D64">
            <w:pPr>
              <w:pStyle w:val="TAL"/>
            </w:pPr>
            <w:r>
              <w:t>Time window</w:t>
            </w:r>
          </w:p>
        </w:tc>
        <w:tc>
          <w:tcPr>
            <w:tcW w:w="904" w:type="pct"/>
            <w:tcBorders>
              <w:top w:val="single" w:sz="4" w:space="0" w:color="auto"/>
              <w:left w:val="single" w:sz="4" w:space="0" w:color="auto"/>
              <w:bottom w:val="single" w:sz="4" w:space="0" w:color="auto"/>
              <w:right w:val="single" w:sz="4" w:space="0" w:color="auto"/>
            </w:tcBorders>
            <w:hideMark/>
          </w:tcPr>
          <w:p w14:paraId="09451D30" w14:textId="77777777" w:rsidR="00A11CAB" w:rsidRDefault="00A11CAB" w:rsidP="00275D64">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3B7D7A21" w14:textId="77777777" w:rsidR="00A11CAB" w:rsidRDefault="00A11CAB" w:rsidP="00275D64">
            <w:pPr>
              <w:pStyle w:val="TAL"/>
            </w:pPr>
            <w:r>
              <w:t xml:space="preserve">The time window or the time duration for the collected parameters. The window is between the window start time and stop time.  </w:t>
            </w:r>
          </w:p>
        </w:tc>
      </w:tr>
      <w:tr w:rsidR="00A11CAB" w14:paraId="436FA72A"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6FE107C7" w14:textId="77777777" w:rsidR="00A11CAB" w:rsidRDefault="00A11CAB" w:rsidP="00275D64">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26F44239" w14:textId="77777777" w:rsidR="00A11CAB" w:rsidRDefault="00A11CAB" w:rsidP="00275D64">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039D51F6" w14:textId="77777777" w:rsidR="00A11CAB" w:rsidRDefault="00A11CAB" w:rsidP="00275D64">
            <w:pPr>
              <w:pStyle w:val="TAL"/>
            </w:pPr>
            <w:r>
              <w:t xml:space="preserve">UL/DL/overall (UL and DL) data volume of a slice, a UE, a PDU session, Qos flow, UPF, RAN node, 5GC, according to the consumer request. </w:t>
            </w:r>
          </w:p>
          <w:p w14:paraId="455E0842" w14:textId="77777777" w:rsidR="00A11CAB" w:rsidRDefault="00A11CAB" w:rsidP="00275D64">
            <w:pPr>
              <w:pStyle w:val="TAL"/>
            </w:pPr>
            <w:r>
              <w:t>Could be Volume Measurement and/or Throughput Measurement.</w:t>
            </w:r>
          </w:p>
        </w:tc>
      </w:tr>
      <w:tr w:rsidR="00534563" w14:paraId="12584F86" w14:textId="77777777" w:rsidTr="00275D64">
        <w:trPr>
          <w:jc w:val="center"/>
          <w:ins w:id="22" w:author="QC_161" w:date="2024-02-12T23:48:00Z"/>
        </w:trPr>
        <w:tc>
          <w:tcPr>
            <w:tcW w:w="1868" w:type="pct"/>
            <w:tcBorders>
              <w:top w:val="single" w:sz="4" w:space="0" w:color="auto"/>
              <w:left w:val="single" w:sz="4" w:space="0" w:color="auto"/>
              <w:bottom w:val="single" w:sz="4" w:space="0" w:color="auto"/>
              <w:right w:val="single" w:sz="4" w:space="0" w:color="auto"/>
            </w:tcBorders>
          </w:tcPr>
          <w:p w14:paraId="135908BC" w14:textId="2B407840" w:rsidR="00534563" w:rsidRDefault="00272E67" w:rsidP="00275D64">
            <w:pPr>
              <w:pStyle w:val="TAL"/>
              <w:rPr>
                <w:ins w:id="23" w:author="QC_161" w:date="2024-02-12T23:48:00Z"/>
                <w:lang w:val="en-US"/>
              </w:rPr>
            </w:pPr>
            <w:ins w:id="24" w:author="QC_161" w:date="2024-02-12T23:49:00Z">
              <w:r>
                <w:rPr>
                  <w:lang w:val="en-US"/>
                </w:rPr>
                <w:t>E2E UL/DL packet delay</w:t>
              </w:r>
            </w:ins>
          </w:p>
        </w:tc>
        <w:tc>
          <w:tcPr>
            <w:tcW w:w="904" w:type="pct"/>
            <w:tcBorders>
              <w:top w:val="single" w:sz="4" w:space="0" w:color="auto"/>
              <w:left w:val="single" w:sz="4" w:space="0" w:color="auto"/>
              <w:bottom w:val="single" w:sz="4" w:space="0" w:color="auto"/>
              <w:right w:val="single" w:sz="4" w:space="0" w:color="auto"/>
            </w:tcBorders>
          </w:tcPr>
          <w:p w14:paraId="59B0C646" w14:textId="0C6E8F1B" w:rsidR="00534563" w:rsidRDefault="00272E67" w:rsidP="00275D64">
            <w:pPr>
              <w:pStyle w:val="TAC"/>
              <w:rPr>
                <w:ins w:id="25" w:author="QC_161" w:date="2024-02-12T23:48:00Z"/>
                <w:lang w:val="en-US"/>
              </w:rPr>
            </w:pPr>
            <w:ins w:id="26" w:author="QC_161" w:date="2024-02-12T23:49:00Z">
              <w:r>
                <w:rPr>
                  <w:lang w:val="en-US"/>
                </w:rPr>
                <w:t>UPF</w:t>
              </w:r>
            </w:ins>
          </w:p>
        </w:tc>
        <w:tc>
          <w:tcPr>
            <w:tcW w:w="2228" w:type="pct"/>
            <w:tcBorders>
              <w:top w:val="single" w:sz="4" w:space="0" w:color="auto"/>
              <w:left w:val="single" w:sz="4" w:space="0" w:color="auto"/>
              <w:bottom w:val="single" w:sz="4" w:space="0" w:color="auto"/>
              <w:right w:val="single" w:sz="4" w:space="0" w:color="auto"/>
            </w:tcBorders>
          </w:tcPr>
          <w:p w14:paraId="6DB34B30" w14:textId="4327EB60" w:rsidR="00534563" w:rsidRDefault="00272E67" w:rsidP="00275D64">
            <w:pPr>
              <w:pStyle w:val="TAL"/>
              <w:rPr>
                <w:ins w:id="27" w:author="QC_161" w:date="2024-02-12T23:48:00Z"/>
                <w:lang w:val="en-US"/>
              </w:rPr>
            </w:pPr>
            <w:ins w:id="28" w:author="QC_161" w:date="2024-02-12T23:49:00Z">
              <w:r>
                <w:rPr>
                  <w:lang w:val="en-US"/>
                </w:rPr>
                <w:t>End-to-End (between UE and UPF) packet delay measurements betw</w:t>
              </w:r>
            </w:ins>
            <w:ins w:id="29" w:author="QC_161" w:date="2024-02-12T23:50:00Z">
              <w:r>
                <w:rPr>
                  <w:lang w:val="en-US"/>
                </w:rPr>
                <w:t>een the UE and the UPF.</w:t>
              </w:r>
            </w:ins>
          </w:p>
        </w:tc>
      </w:tr>
      <w:tr w:rsidR="00A11CAB" w14:paraId="4C20E9F8"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2D6CD245" w14:textId="77777777" w:rsidR="00A11CAB" w:rsidRDefault="00A11CAB" w:rsidP="00275D64">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42CB7D01" w14:textId="77777777" w:rsidR="00A11CAB" w:rsidRDefault="00A11CAB" w:rsidP="00275D64">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13876456" w14:textId="77777777" w:rsidR="00A11CAB" w:rsidRDefault="00A11CAB" w:rsidP="00275D64">
            <w:pPr>
              <w:pStyle w:val="TAL"/>
            </w:pPr>
            <w:r>
              <w:t>Load per NF</w:t>
            </w:r>
          </w:p>
        </w:tc>
      </w:tr>
      <w:tr w:rsidR="00A11CAB" w14:paraId="365B8D3A"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25BCA7D0" w14:textId="77777777" w:rsidR="00A11CAB" w:rsidRDefault="00A11CAB" w:rsidP="00275D64">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517E8C6F" w14:textId="77777777" w:rsidR="00A11CAB" w:rsidRDefault="00A11CAB" w:rsidP="00275D64">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7EDE6F2A" w14:textId="77777777" w:rsidR="00A11CAB" w:rsidRDefault="00A11CAB" w:rsidP="00275D64">
            <w:pPr>
              <w:pStyle w:val="TAL"/>
            </w:pPr>
            <w:r>
              <w:t>The status of a specific NF instance(s) (registered, suspended, undiscoverable) as defined per TS 29.510 [15].</w:t>
            </w:r>
          </w:p>
        </w:tc>
      </w:tr>
      <w:tr w:rsidR="00A11CAB" w14:paraId="066CF85F"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7145C45B" w14:textId="77777777" w:rsidR="00A11CAB" w:rsidRDefault="00A11CAB" w:rsidP="00275D64">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1C8AD28B"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4BBDF2A" w14:textId="77777777" w:rsidR="00A11CAB" w:rsidRDefault="00A11CAB" w:rsidP="00275D64">
            <w:pPr>
              <w:pStyle w:val="TAL"/>
            </w:pPr>
            <w:r>
              <w:t>The usage of assigned virtual resources currently in use for specific NF instance(s) (mean usage of virtual CPU, memory, disk) as defined in clause 5.7 of TS 28.552 [10].</w:t>
            </w:r>
          </w:p>
        </w:tc>
      </w:tr>
      <w:tr w:rsidR="00A11CAB" w14:paraId="33FC3422"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1D810B23" w14:textId="77777777" w:rsidR="00A11CAB" w:rsidRDefault="00A11CAB" w:rsidP="00275D64">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7A950126"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4159FAED" w14:textId="77777777" w:rsidR="00A11CAB" w:rsidRDefault="00A11CAB" w:rsidP="00275D64">
            <w:pPr>
              <w:pStyle w:val="TAL"/>
            </w:pPr>
            <w:r>
              <w:t xml:space="preserve">The life cycle changes of specific NF resources (e.g. NF operational or interrupted during virtual/physical resources reconfiguration) </w:t>
            </w:r>
          </w:p>
        </w:tc>
      </w:tr>
      <w:tr w:rsidR="00A11CAB" w14:paraId="71B2FE2B"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6D68D49D" w14:textId="77777777" w:rsidR="00A11CAB" w:rsidRDefault="00A11CAB" w:rsidP="00275D64">
            <w:pPr>
              <w:pStyle w:val="TAL"/>
            </w:pPr>
            <w:r>
              <w:rPr>
                <w:lang w:eastAsia="zh-CN"/>
              </w:rPr>
              <w:t>NF energy state</w:t>
            </w:r>
          </w:p>
        </w:tc>
        <w:tc>
          <w:tcPr>
            <w:tcW w:w="904" w:type="pct"/>
            <w:tcBorders>
              <w:top w:val="single" w:sz="4" w:space="0" w:color="auto"/>
              <w:left w:val="single" w:sz="4" w:space="0" w:color="auto"/>
              <w:bottom w:val="single" w:sz="4" w:space="0" w:color="auto"/>
              <w:right w:val="single" w:sz="4" w:space="0" w:color="auto"/>
            </w:tcBorders>
            <w:hideMark/>
          </w:tcPr>
          <w:p w14:paraId="69B18A30" w14:textId="77777777" w:rsidR="00A11CAB" w:rsidRDefault="00A11CAB" w:rsidP="00275D64">
            <w:pPr>
              <w:pStyle w:val="TAC"/>
            </w:pPr>
            <w:r>
              <w:rPr>
                <w:lang w:eastAsia="zh-CN"/>
              </w:rP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5B0F36B7" w14:textId="77777777" w:rsidR="00A11CAB" w:rsidRDefault="00A11CAB" w:rsidP="00275D64">
            <w:pPr>
              <w:pStyle w:val="TAL"/>
            </w:pPr>
            <w:r>
              <w:rPr>
                <w:lang w:eastAsia="zh-CN"/>
              </w:rPr>
              <w:t>Current NF energy state or NF energy state schedule/planning.</w:t>
            </w:r>
          </w:p>
        </w:tc>
      </w:tr>
      <w:tr w:rsidR="00A11CAB" w14:paraId="2D893BB6"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7ACDA2D7" w14:textId="77777777" w:rsidR="00A11CAB" w:rsidRDefault="00A11CAB" w:rsidP="00275D64">
            <w:pPr>
              <w:pStyle w:val="TAL"/>
              <w:rPr>
                <w:lang w:eastAsia="zh-CN"/>
              </w:rPr>
            </w:pPr>
            <w:r>
              <w:rPr>
                <w:lang w:eastAsia="zh-CN"/>
              </w:rP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3DED0F9C" w14:textId="77777777" w:rsidR="00A11CAB" w:rsidRDefault="00A11CAB" w:rsidP="00275D64">
            <w:pPr>
              <w:pStyle w:val="TAC"/>
              <w:rPr>
                <w:lang w:eastAsia="zh-CN"/>
              </w:rPr>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4A7CB71A" w14:textId="77777777" w:rsidR="00A11CAB" w:rsidRDefault="00A11CAB" w:rsidP="00275D64">
            <w:pPr>
              <w:pStyle w:val="TAL"/>
              <w:rPr>
                <w:lang w:eastAsia="zh-CN"/>
              </w:rPr>
            </w:pPr>
            <w:r>
              <w:rPr>
                <w:lang w:eastAsia="zh-CN"/>
              </w:rPr>
              <w:t>NF energy consumption estimation (including IT and non-IT resources). This can be a combination of the estimated energy consumption of the NF instance(s) (considering only IT equipment) with the energy efficiency ratio (e.g. PUE) of the datacenter hosting the NF instance(s). The NF energy consumption (considering only IT equipment) can be estimated based on one of the proposed methods in clause 4.1 of TR 28.913 or clauses 6.7.3.1.4, 6.7.3.1.5, 6.7.3.1.6 and 6.7.3.1.7 of TS 28.554 [6]. (NOTE 1)</w:t>
            </w:r>
          </w:p>
        </w:tc>
      </w:tr>
      <w:tr w:rsidR="00A11CAB" w14:paraId="2252B634"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04C471BD" w14:textId="77777777" w:rsidR="00A11CAB" w:rsidRDefault="00A11CAB" w:rsidP="00275D64">
            <w:pPr>
              <w:pStyle w:val="TAL"/>
              <w:rPr>
                <w:lang w:eastAsia="ja-JP"/>
              </w:rPr>
            </w:pPr>
            <w:r>
              <w:t>number of Qo</w:t>
            </w:r>
            <w:r>
              <w:rPr>
                <w:rFonts w:eastAsia="SimSun"/>
                <w:lang w:eastAsia="zh-C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7F4C111C" w14:textId="77777777" w:rsidR="00A11CAB" w:rsidRDefault="00A11CAB" w:rsidP="00275D64">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24395AE1" w14:textId="77777777" w:rsidR="00A11CAB" w:rsidRDefault="00A11CAB" w:rsidP="00275D64">
            <w:pPr>
              <w:pStyle w:val="TAL"/>
            </w:pPr>
            <w:r>
              <w:t xml:space="preserve">The Max/mean number of Qos flows. </w:t>
            </w:r>
          </w:p>
          <w:p w14:paraId="47603F62" w14:textId="77777777" w:rsidR="00A11CAB" w:rsidRDefault="00A11CAB" w:rsidP="00275D64">
            <w:pPr>
              <w:pStyle w:val="TAL"/>
            </w:pPr>
            <w:r>
              <w:t>The measurement can be split into per S-NSSAI at the SMF as defined in clause 5.3.2.1 of TS 28.552 [10].</w:t>
            </w:r>
          </w:p>
          <w:p w14:paraId="526C5DAE" w14:textId="77777777" w:rsidR="00A11CAB" w:rsidRDefault="00A11CAB" w:rsidP="00275D64">
            <w:pPr>
              <w:pStyle w:val="TAL"/>
            </w:pPr>
            <w:r>
              <w:t xml:space="preserve">Or the number of the QoS flow per PDU session at the SMF collected from SMF. </w:t>
            </w:r>
          </w:p>
        </w:tc>
      </w:tr>
      <w:tr w:rsidR="00A11CAB" w14:paraId="20BBDFD4" w14:textId="77777777" w:rsidTr="00275D64">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5A24A222" w14:textId="77777777" w:rsidR="00A11CAB" w:rsidRDefault="00A11CAB" w:rsidP="00275D64">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4A6CE9DD" w14:textId="77777777" w:rsidR="00A11CAB" w:rsidRDefault="00A11CAB" w:rsidP="00275D64">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4F549242" w14:textId="77777777" w:rsidR="00A11CAB" w:rsidRDefault="00A11CAB" w:rsidP="00275D64">
            <w:pPr>
              <w:pStyle w:val="TAL"/>
            </w:pPr>
            <w:r>
              <w:t xml:space="preserve">The Max/mean number of PDU sessions established by SMF. </w:t>
            </w:r>
          </w:p>
          <w:p w14:paraId="7A7BD90C" w14:textId="77777777" w:rsidR="00A11CAB" w:rsidRDefault="00A11CAB" w:rsidP="00275D64">
            <w:pPr>
              <w:pStyle w:val="TAL"/>
            </w:pPr>
            <w:r>
              <w:t>The measurement can be split into per S-NSSAI as defined in clause 5.3.1 of TS 28.552 [10].</w:t>
            </w:r>
          </w:p>
          <w:p w14:paraId="7C4290D9" w14:textId="77777777" w:rsidR="00A11CAB" w:rsidRDefault="00A11CAB" w:rsidP="00275D64">
            <w:pPr>
              <w:pStyle w:val="TAL"/>
            </w:pPr>
            <w:r>
              <w:t>Or the number (active) PDU sessions collected from SMF.</w:t>
            </w:r>
          </w:p>
        </w:tc>
      </w:tr>
      <w:tr w:rsidR="00A11CAB" w14:paraId="27C94F63"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62867964" w14:textId="77777777" w:rsidR="00A11CAB" w:rsidRDefault="00A11CAB" w:rsidP="00275D64">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5BEBE611" w14:textId="77777777" w:rsidR="00A11CAB" w:rsidRDefault="00A11CAB" w:rsidP="00275D64">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03E5F3DE" w14:textId="77777777" w:rsidR="00A11CAB" w:rsidRDefault="00A11CAB" w:rsidP="00275D64">
            <w:pPr>
              <w:pStyle w:val="TAL"/>
            </w:pPr>
            <w:r>
              <w:t xml:space="preserve">The Max/mean number of UEs register to AMF collected from AMF or the number of subscribers per slice as defined in clause 5.2.1 of TS 28.552 [10] collected from OAM. </w:t>
            </w:r>
          </w:p>
        </w:tc>
      </w:tr>
    </w:tbl>
    <w:p w14:paraId="70F7443B" w14:textId="77777777" w:rsidR="00A11CAB" w:rsidRDefault="00A11CAB" w:rsidP="00A11CAB">
      <w:pPr>
        <w:rPr>
          <w:rFonts w:eastAsia="DengXian"/>
        </w:rPr>
      </w:pPr>
    </w:p>
    <w:p w14:paraId="59017F46" w14:textId="77777777" w:rsidR="00A11CAB" w:rsidRDefault="00A11CAB" w:rsidP="00A11CAB">
      <w:pPr>
        <w:rPr>
          <w:rFonts w:eastAsia="DengXian"/>
          <w:color w:val="000000"/>
          <w:sz w:val="22"/>
          <w:lang w:eastAsia="ja-JP"/>
        </w:rPr>
      </w:pPr>
      <w:proofErr w:type="gramStart"/>
      <w:r>
        <w:rPr>
          <w:rFonts w:eastAsia="DengXian"/>
        </w:rPr>
        <w:t>In order to</w:t>
      </w:r>
      <w:proofErr w:type="gramEnd"/>
      <w:r>
        <w:rPr>
          <w:rFonts w:eastAsia="DengXian"/>
        </w:rPr>
        <w:t xml:space="preserve"> derive the output analytics of the </w:t>
      </w:r>
      <w:r>
        <w:t xml:space="preserve">renewable energy related information, the NWDAF needs collected the ratio of renewable energy in the total energy supply and the Coefficient of carbon from OAM. </w:t>
      </w:r>
    </w:p>
    <w:p w14:paraId="297C7361" w14:textId="77777777" w:rsidR="00A11CAB" w:rsidRPr="00B2058B" w:rsidRDefault="00A11CAB" w:rsidP="00A11CAB">
      <w:pPr>
        <w:pStyle w:val="TH"/>
        <w:rPr>
          <w:rFonts w:eastAsia="PMingLiU"/>
          <w:lang w:val="en-US" w:eastAsia="zh-TW"/>
        </w:rPr>
      </w:pPr>
      <w:bookmarkStart w:id="30" w:name="_Ref155900943"/>
      <w:r w:rsidRPr="00B2058B">
        <w:rPr>
          <w:rFonts w:eastAsia="PMingLiU"/>
          <w:lang w:val="en-US" w:eastAsia="zh-TW"/>
        </w:rPr>
        <w:lastRenderedPageBreak/>
        <w:t>Table 6.12.2.1-4</w:t>
      </w:r>
      <w:bookmarkEnd w:id="30"/>
      <w:r w:rsidRPr="00B2058B">
        <w:rPr>
          <w:rFonts w:eastAsia="PMingLiU"/>
          <w:lang w:val="en-US" w:eastAsia="zh-TW"/>
        </w:rPr>
        <w:t xml:space="preserve">: Input service data related to renewable </w:t>
      </w:r>
      <w:proofErr w:type="gramStart"/>
      <w:r w:rsidRPr="00B2058B">
        <w:rPr>
          <w:rFonts w:eastAsia="PMingLiU"/>
          <w:lang w:val="en-US" w:eastAsia="zh-TW"/>
        </w:rPr>
        <w:t>energy</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1560"/>
        <w:gridCol w:w="3846"/>
      </w:tblGrid>
      <w:tr w:rsidR="00A11CAB" w14:paraId="15787E16"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266306A3" w14:textId="77777777" w:rsidR="00A11CAB" w:rsidRDefault="00A11CAB" w:rsidP="00275D64">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4002701C" w14:textId="77777777" w:rsidR="00A11CAB" w:rsidRDefault="00A11CAB" w:rsidP="00275D64">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3893B44B" w14:textId="77777777" w:rsidR="00A11CAB" w:rsidRDefault="00A11CAB" w:rsidP="00275D64">
            <w:pPr>
              <w:pStyle w:val="TAH"/>
            </w:pPr>
            <w:r>
              <w:t>Description</w:t>
            </w:r>
          </w:p>
        </w:tc>
      </w:tr>
      <w:tr w:rsidR="00A11CAB" w14:paraId="28184C6C"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4A89C77E" w14:textId="77777777" w:rsidR="00A11CAB" w:rsidRDefault="00A11CAB" w:rsidP="00275D64">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22B6FAC7"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60BF5B24" w14:textId="77777777" w:rsidR="00A11CAB" w:rsidRDefault="00A11CAB" w:rsidP="00275D64">
            <w:pPr>
              <w:pStyle w:val="TAL"/>
            </w:pPr>
            <w:r>
              <w:t>The ratio of renew energy in the total energy supply</w:t>
            </w:r>
          </w:p>
        </w:tc>
      </w:tr>
      <w:tr w:rsidR="00A11CAB" w14:paraId="59D4A52C"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hideMark/>
          </w:tcPr>
          <w:p w14:paraId="473884A1" w14:textId="77777777" w:rsidR="00A11CAB" w:rsidRDefault="00A11CAB" w:rsidP="00275D64">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5E44F392" w14:textId="77777777" w:rsidR="00A11CAB" w:rsidRDefault="00A11CAB" w:rsidP="00275D64">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6411523" w14:textId="77777777" w:rsidR="00A11CAB" w:rsidRDefault="00A11CAB" w:rsidP="00275D64">
            <w:pPr>
              <w:pStyle w:val="TAL"/>
            </w:pPr>
            <w:r>
              <w:t>Coefficient of carbon is Used to derive the carbon emission, i.e. the statistically observed grams per mill watthour for any use of energy in the country or region where the service is provided.</w:t>
            </w:r>
          </w:p>
        </w:tc>
      </w:tr>
      <w:tr w:rsidR="00A11CAB" w14:paraId="4B831943" w14:textId="77777777" w:rsidTr="00275D64">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4DD1716F" w14:textId="77777777" w:rsidR="00A11CAB" w:rsidRDefault="00A11CAB" w:rsidP="00275D64">
            <w:pPr>
              <w:pStyle w:val="TAL"/>
            </w:pPr>
            <w:r>
              <w:rPr>
                <w:lang w:eastAsia="zh-CN"/>
              </w:rPr>
              <w:t>Datacenter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76F9911A" w14:textId="77777777" w:rsidR="00A11CAB" w:rsidRDefault="00A11CAB" w:rsidP="00275D64">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5F409438" w14:textId="77777777" w:rsidR="00A11CAB" w:rsidRDefault="00A11CAB" w:rsidP="00275D64">
            <w:pPr>
              <w:pStyle w:val="TAL"/>
            </w:pPr>
            <w:r>
              <w:rPr>
                <w:lang w:eastAsia="zh-CN"/>
              </w:rPr>
              <w:t>Ratio of CO2eq to the energy consumption by the datacenter hosting the NF, e.g. it can be calculated based on ETSI GS OEU 020 V1.1.1, clause 4.1.2.</w:t>
            </w:r>
          </w:p>
        </w:tc>
      </w:tr>
    </w:tbl>
    <w:p w14:paraId="7F6CEEE9" w14:textId="77777777" w:rsidR="00A11CAB" w:rsidRDefault="00A11CAB" w:rsidP="00A11CAB">
      <w:pPr>
        <w:rPr>
          <w:lang w:eastAsia="zh-CN"/>
        </w:rPr>
      </w:pPr>
    </w:p>
    <w:p w14:paraId="11165D1B" w14:textId="77777777" w:rsidR="00A11CAB" w:rsidRDefault="00A11CAB" w:rsidP="00A11CAB">
      <w:pPr>
        <w:pStyle w:val="EditorsNote"/>
        <w:rPr>
          <w:sz w:val="22"/>
          <w:lang w:eastAsia="zh-CN"/>
        </w:rPr>
      </w:pPr>
      <w:r>
        <w:rPr>
          <w:lang w:eastAsia="zh-CN"/>
        </w:rPr>
        <w:t>Editor's note:</w:t>
      </w:r>
      <w:r>
        <w:rPr>
          <w:lang w:eastAsia="zh-CN"/>
        </w:rPr>
        <w:tab/>
        <w:t xml:space="preserve">Coordination with SA WG5 is needed regarding network energy related data collection from </w:t>
      </w:r>
      <w:r>
        <w:t>OAM</w:t>
      </w:r>
      <w:r>
        <w:rPr>
          <w:lang w:eastAsia="zh-CN"/>
        </w:rPr>
        <w:t>.</w:t>
      </w:r>
    </w:p>
    <w:p w14:paraId="21FE7D0C" w14:textId="77777777" w:rsidR="00A11CAB" w:rsidRDefault="00A11CAB" w:rsidP="00A11CAB">
      <w:pPr>
        <w:pStyle w:val="EditorsNote"/>
        <w:rPr>
          <w:rFonts w:eastAsia="DengXian"/>
          <w:lang w:eastAsia="ja-JP"/>
        </w:rPr>
      </w:pPr>
      <w:r>
        <w:rPr>
          <w:lang w:eastAsia="zh-CN"/>
        </w:rPr>
        <w:t>Editor's note:</w:t>
      </w:r>
      <w:r>
        <w:rPr>
          <w:rFonts w:eastAsia="DengXian"/>
        </w:rPr>
        <w:tab/>
        <w:t xml:space="preserve">Data collected by NWDAF for </w:t>
      </w:r>
      <w:r>
        <w:rPr>
          <w:lang w:eastAsia="zh-CN"/>
        </w:rPr>
        <w:t>energy</w:t>
      </w:r>
      <w:r>
        <w:rPr>
          <w:rFonts w:eastAsia="DengXian"/>
        </w:rPr>
        <w:t xml:space="preserve"> related analytics needs further justification.</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64D74" w14:textId="77777777" w:rsidR="00E57441" w:rsidRDefault="00E57441">
      <w:r>
        <w:separator/>
      </w:r>
    </w:p>
  </w:endnote>
  <w:endnote w:type="continuationSeparator" w:id="0">
    <w:p w14:paraId="0BD07530" w14:textId="77777777" w:rsidR="00E57441" w:rsidRDefault="00E5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361B5" w14:textId="77777777" w:rsidR="00E57441" w:rsidRDefault="00E57441">
      <w:r>
        <w:separator/>
      </w:r>
    </w:p>
  </w:footnote>
  <w:footnote w:type="continuationSeparator" w:id="0">
    <w:p w14:paraId="6CBEB65F" w14:textId="77777777" w:rsidR="00E57441" w:rsidRDefault="00E57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1">
    <w15:presenceInfo w15:providerId="None" w15:userId="QC_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F7D"/>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FBE"/>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80"/>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99C"/>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770"/>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E1"/>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E67"/>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884"/>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141"/>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5A1"/>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563"/>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99C"/>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39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23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27C86"/>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4F5A"/>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2DA"/>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4FDA"/>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661"/>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447"/>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CAB"/>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B9E"/>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B13"/>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27"/>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2CC"/>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979"/>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B1"/>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441"/>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D9D"/>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E31"/>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ui-provider">
    <w:name w:val="ui-provider"/>
    <w:basedOn w:val="DefaultParagraphFont"/>
    <w:rsid w:val="00A11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1454</Words>
  <Characters>8289</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QC_161</cp:lastModifiedBy>
  <cp:revision>39</cp:revision>
  <cp:lastPrinted>2017-11-09T01:38:00Z</cp:lastPrinted>
  <dcterms:created xsi:type="dcterms:W3CDTF">2023-05-02T11:28:00Z</dcterms:created>
  <dcterms:modified xsi:type="dcterms:W3CDTF">2024-02-14T16:21:00Z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